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212" w:rsidRDefault="00383212" w:rsidP="0038321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Margaret TOFTE</w:t>
      </w:r>
      <w:r>
        <w:t xml:space="preserve">      (fl.1508)</w:t>
      </w:r>
    </w:p>
    <w:p w:rsidR="00383212" w:rsidRDefault="00383212" w:rsidP="0038321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Lydd, Kent.</w:t>
      </w:r>
    </w:p>
    <w:p w:rsidR="00383212" w:rsidRDefault="00383212" w:rsidP="0038321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83212" w:rsidRDefault="00383212" w:rsidP="0038321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83212" w:rsidRDefault="00383212" w:rsidP="0038321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1508</w:t>
      </w:r>
      <w:r>
        <w:tab/>
        <w:t>She made her Will.   (Plomer p.473)</w:t>
      </w:r>
    </w:p>
    <w:p w:rsidR="00383212" w:rsidRDefault="00383212" w:rsidP="0038321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83212" w:rsidRDefault="00383212" w:rsidP="0038321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83212" w:rsidRDefault="00383212" w:rsidP="0038321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3832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212" w:rsidRDefault="00383212" w:rsidP="00E71FC3">
      <w:pPr>
        <w:spacing w:after="0" w:line="240" w:lineRule="auto"/>
      </w:pPr>
      <w:r>
        <w:separator/>
      </w:r>
    </w:p>
  </w:endnote>
  <w:endnote w:type="continuationSeparator" w:id="0">
    <w:p w:rsidR="00383212" w:rsidRDefault="003832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212" w:rsidRDefault="00383212" w:rsidP="00E71FC3">
      <w:pPr>
        <w:spacing w:after="0" w:line="240" w:lineRule="auto"/>
      </w:pPr>
      <w:r>
        <w:separator/>
      </w:r>
    </w:p>
  </w:footnote>
  <w:footnote w:type="continuationSeparator" w:id="0">
    <w:p w:rsidR="00383212" w:rsidRDefault="003832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212"/>
    <w:rsid w:val="001A7C09"/>
    <w:rsid w:val="0038321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C8F970-BF08-4551-BCD1-7E31CDD85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2017-11-14T16:59:00Z</dcterms:created>
  <dcterms:modified xsi:type="dcterms:W3CDTF">2017-11-14T16:59:00Z</dcterms:modified>
</cp:coreProperties>
</file>